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7E64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RAGNOLD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0796B4BF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0C4E0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AD95C6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feoffee of James Brown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Kent(q.v.).</w:t>
      </w:r>
    </w:p>
    <w:p w14:paraId="1B57A2F3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https://www.kentarchaeology.org.uk/Research/Libr/Wills/Bk47+48/page%20009.htm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C130BD6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B9D620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586B1B" w14:textId="77777777" w:rsidR="00C91F9A" w:rsidRDefault="00C91F9A" w:rsidP="00C9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August 2022</w:t>
      </w:r>
    </w:p>
    <w:p w14:paraId="49D74A7C" w14:textId="1811D0B7" w:rsidR="009E541E" w:rsidRPr="009E541E" w:rsidRDefault="009E541E" w:rsidP="006F3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1358E93" w14:textId="0EAB74B2" w:rsidR="006D400E" w:rsidRDefault="006D400E" w:rsidP="006F3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A89B97" w14:textId="7965E245" w:rsidR="006D400E" w:rsidRDefault="006D400E" w:rsidP="006F3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A658EB" w14:textId="77777777" w:rsidR="006D400E" w:rsidRPr="00A139E7" w:rsidRDefault="006D400E" w:rsidP="006F3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18C2B3" w14:textId="0CE59E8B" w:rsidR="002F4EAF" w:rsidRPr="006F3E76" w:rsidRDefault="002F4EAF" w:rsidP="002132D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2F4EAF" w:rsidRPr="006F3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DF321" w14:textId="77777777" w:rsidR="002132DF" w:rsidRDefault="002132DF" w:rsidP="009139A6">
      <w:r>
        <w:separator/>
      </w:r>
    </w:p>
  </w:endnote>
  <w:endnote w:type="continuationSeparator" w:id="0">
    <w:p w14:paraId="6D07F30D" w14:textId="77777777" w:rsidR="002132DF" w:rsidRDefault="002132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F0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0B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C0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F0E60" w14:textId="77777777" w:rsidR="002132DF" w:rsidRDefault="002132DF" w:rsidP="009139A6">
      <w:r>
        <w:separator/>
      </w:r>
    </w:p>
  </w:footnote>
  <w:footnote w:type="continuationSeparator" w:id="0">
    <w:p w14:paraId="438D6FBA" w14:textId="77777777" w:rsidR="002132DF" w:rsidRDefault="002132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3BD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760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95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2DF"/>
    <w:rsid w:val="000666E0"/>
    <w:rsid w:val="00102207"/>
    <w:rsid w:val="002132DF"/>
    <w:rsid w:val="00246261"/>
    <w:rsid w:val="002510B7"/>
    <w:rsid w:val="002F4EAF"/>
    <w:rsid w:val="00521F86"/>
    <w:rsid w:val="005C130B"/>
    <w:rsid w:val="006D400E"/>
    <w:rsid w:val="006F3E76"/>
    <w:rsid w:val="00826F5C"/>
    <w:rsid w:val="008F4B42"/>
    <w:rsid w:val="009139A6"/>
    <w:rsid w:val="009448BB"/>
    <w:rsid w:val="009E541E"/>
    <w:rsid w:val="00A139E7"/>
    <w:rsid w:val="00A3176C"/>
    <w:rsid w:val="00A34B08"/>
    <w:rsid w:val="00AA4D2C"/>
    <w:rsid w:val="00AE65F8"/>
    <w:rsid w:val="00B34C9A"/>
    <w:rsid w:val="00BA00AB"/>
    <w:rsid w:val="00C16F86"/>
    <w:rsid w:val="00C91F9A"/>
    <w:rsid w:val="00CB4ED9"/>
    <w:rsid w:val="00EB3209"/>
    <w:rsid w:val="00EE69C9"/>
    <w:rsid w:val="00EF1A6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99B43"/>
  <w15:chartTrackingRefBased/>
  <w15:docId w15:val="{5B392AC0-DCAD-432F-AD7E-33F5A1E4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3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3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47+48/page%200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2022-08-05T14:44:00Z</dcterms:created>
  <dcterms:modified xsi:type="dcterms:W3CDTF">2022-08-05T18:25:00Z</dcterms:modified>
</cp:coreProperties>
</file>